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1F4AB8" w14:textId="77777777" w:rsidR="009C7D67" w:rsidRDefault="009C7D67" w:rsidP="009C7D6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Robert BLOFELD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1D8268E9" w14:textId="77777777" w:rsidR="009C7D67" w:rsidRDefault="009C7D67" w:rsidP="009C7D6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Yeoman.</w:t>
      </w:r>
    </w:p>
    <w:p w14:paraId="2EFF740F" w14:textId="77777777" w:rsidR="009C7D67" w:rsidRDefault="009C7D67" w:rsidP="009C7D67">
      <w:pPr>
        <w:rPr>
          <w:rFonts w:ascii="Times New Roman" w:hAnsi="Times New Roman" w:cs="Times New Roman"/>
        </w:rPr>
      </w:pPr>
    </w:p>
    <w:p w14:paraId="19142CE2" w14:textId="77777777" w:rsidR="009C7D67" w:rsidRDefault="009C7D67" w:rsidP="009C7D67">
      <w:pPr>
        <w:rPr>
          <w:rFonts w:ascii="Times New Roman" w:hAnsi="Times New Roman" w:cs="Times New Roman"/>
        </w:rPr>
      </w:pPr>
    </w:p>
    <w:p w14:paraId="360A8DE1" w14:textId="77777777" w:rsidR="009C7D67" w:rsidRDefault="009C7D67" w:rsidP="009C7D6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>Richard Radley(q.v.) brought a plaint of debt against him, Richard</w:t>
      </w:r>
    </w:p>
    <w:p w14:paraId="4DF1B7EB" w14:textId="77777777" w:rsidR="009C7D67" w:rsidRDefault="009C7D67" w:rsidP="009C7D6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proofErr w:type="spellStart"/>
      <w:r>
        <w:rPr>
          <w:rFonts w:ascii="Times New Roman" w:hAnsi="Times New Roman" w:cs="Times New Roman"/>
        </w:rPr>
        <w:t>Lynsted</w:t>
      </w:r>
      <w:proofErr w:type="spellEnd"/>
      <w:r>
        <w:rPr>
          <w:rFonts w:ascii="Times New Roman" w:hAnsi="Times New Roman" w:cs="Times New Roman"/>
        </w:rPr>
        <w:t>(q.v.), John Thorn of Long Stratton(q.v.), Nicholas</w:t>
      </w:r>
    </w:p>
    <w:p w14:paraId="4D29A1A4" w14:textId="77777777" w:rsidR="009C7D67" w:rsidRDefault="009C7D67" w:rsidP="009C7D6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Kersey of </w:t>
      </w:r>
      <w:proofErr w:type="spellStart"/>
      <w:r>
        <w:rPr>
          <w:rFonts w:ascii="Times New Roman" w:hAnsi="Times New Roman" w:cs="Times New Roman"/>
        </w:rPr>
        <w:t>Dickleburgh</w:t>
      </w:r>
      <w:proofErr w:type="spellEnd"/>
      <w:r>
        <w:rPr>
          <w:rFonts w:ascii="Times New Roman" w:hAnsi="Times New Roman" w:cs="Times New Roman"/>
        </w:rPr>
        <w:t xml:space="preserve">(q.v.) and Richard Bacon of </w:t>
      </w:r>
      <w:proofErr w:type="spellStart"/>
      <w:r>
        <w:rPr>
          <w:rFonts w:ascii="Times New Roman" w:hAnsi="Times New Roman" w:cs="Times New Roman"/>
        </w:rPr>
        <w:t>Dickleburgh</w:t>
      </w:r>
      <w:proofErr w:type="spellEnd"/>
      <w:r>
        <w:rPr>
          <w:rFonts w:ascii="Times New Roman" w:hAnsi="Times New Roman" w:cs="Times New Roman"/>
        </w:rPr>
        <w:t>(q.v.).</w:t>
      </w:r>
    </w:p>
    <w:p w14:paraId="512AE04D" w14:textId="77777777" w:rsidR="009C7D67" w:rsidRDefault="009C7D67" w:rsidP="009C7D6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476281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74EBCE00" w14:textId="77777777" w:rsidR="009C7D67" w:rsidRDefault="009C7D67" w:rsidP="009C7D67">
      <w:pPr>
        <w:rPr>
          <w:rFonts w:ascii="Times New Roman" w:hAnsi="Times New Roman" w:cs="Times New Roman"/>
        </w:rPr>
      </w:pPr>
    </w:p>
    <w:p w14:paraId="154AC2A6" w14:textId="77777777" w:rsidR="009C7D67" w:rsidRDefault="009C7D67" w:rsidP="009C7D67">
      <w:pPr>
        <w:rPr>
          <w:rFonts w:ascii="Times New Roman" w:hAnsi="Times New Roman" w:cs="Times New Roman"/>
        </w:rPr>
      </w:pPr>
    </w:p>
    <w:p w14:paraId="701A1C77" w14:textId="77777777" w:rsidR="009C7D67" w:rsidRPr="00A0295A" w:rsidRDefault="009C7D67" w:rsidP="009C7D6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22 November 2018</w:t>
      </w:r>
    </w:p>
    <w:p w14:paraId="2689E130" w14:textId="77777777" w:rsidR="006B2F86" w:rsidRPr="00E71FC3" w:rsidRDefault="009C7D67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FFBF23" w14:textId="77777777" w:rsidR="009C7D67" w:rsidRDefault="009C7D67" w:rsidP="00E71FC3">
      <w:r>
        <w:separator/>
      </w:r>
    </w:p>
  </w:endnote>
  <w:endnote w:type="continuationSeparator" w:id="0">
    <w:p w14:paraId="2BE647F3" w14:textId="77777777" w:rsidR="009C7D67" w:rsidRDefault="009C7D67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C40C0D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90C894" w14:textId="77777777" w:rsidR="009C7D67" w:rsidRDefault="009C7D67" w:rsidP="00E71FC3">
      <w:r>
        <w:separator/>
      </w:r>
    </w:p>
  </w:footnote>
  <w:footnote w:type="continuationSeparator" w:id="0">
    <w:p w14:paraId="5670DF2E" w14:textId="77777777" w:rsidR="009C7D67" w:rsidRDefault="009C7D67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7D67"/>
    <w:rsid w:val="001A7C09"/>
    <w:rsid w:val="00577BD5"/>
    <w:rsid w:val="00656CBA"/>
    <w:rsid w:val="006A1F77"/>
    <w:rsid w:val="00733BE7"/>
    <w:rsid w:val="009C7D6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8A0DEE"/>
  <w15:chartTrackingRefBased/>
  <w15:docId w15:val="{BF2CBD21-359A-4F55-BB07-ED6C5AA6FB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C7D67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9C7D6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60</Words>
  <Characters>342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2018-11-22T21:36:00Z</dcterms:created>
  <dcterms:modified xsi:type="dcterms:W3CDTF">2018-11-22T21:39:00Z</dcterms:modified>
</cp:coreProperties>
</file>